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B22B0" w14:textId="14FA658B" w:rsidR="00BA00AB" w:rsidRDefault="00A1696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Margaret NANFAN</w:t>
      </w:r>
      <w:r>
        <w:rPr>
          <w:rFonts w:ascii="Times New Roman" w:hAnsi="Times New Roman" w:cs="Times New Roman"/>
          <w:sz w:val="24"/>
          <w:szCs w:val="24"/>
        </w:rPr>
        <w:t xml:space="preserve">      (fl.1480)</w:t>
      </w:r>
    </w:p>
    <w:p w14:paraId="65164EED" w14:textId="23DEB43D" w:rsidR="00A1696C" w:rsidRDefault="00A1696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B54F58" w14:textId="13B1ABE1" w:rsidR="00A1696C" w:rsidRDefault="00A1696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1B801A" w14:textId="0D244551" w:rsidR="00A1696C" w:rsidRDefault="00A1696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Daughter of John Baucombe of Barcombe, Sussex. (H.P. p.623)</w:t>
      </w:r>
    </w:p>
    <w:p w14:paraId="4383E7AD" w14:textId="37559928" w:rsidR="00A1696C" w:rsidRDefault="00A1696C" w:rsidP="00A169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Sir Richard Nanfan(d.1507)(q.v.).   (ibid.)</w:t>
      </w:r>
    </w:p>
    <w:p w14:paraId="69E1741D" w14:textId="09305B8C" w:rsidR="00A1696C" w:rsidRDefault="00A1696C" w:rsidP="00A169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34C9A0" w14:textId="4727C8B4" w:rsidR="00A1696C" w:rsidRDefault="00A1696C" w:rsidP="00A169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5A746C" w14:textId="36C61CA2" w:rsidR="00A1696C" w:rsidRPr="00A1696C" w:rsidRDefault="00A1696C" w:rsidP="00A169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February 2022</w:t>
      </w:r>
    </w:p>
    <w:sectPr w:rsidR="00A1696C" w:rsidRPr="00A169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B4769" w14:textId="77777777" w:rsidR="00A1696C" w:rsidRDefault="00A1696C" w:rsidP="009139A6">
      <w:r>
        <w:separator/>
      </w:r>
    </w:p>
  </w:endnote>
  <w:endnote w:type="continuationSeparator" w:id="0">
    <w:p w14:paraId="6416E520" w14:textId="77777777" w:rsidR="00A1696C" w:rsidRDefault="00A1696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8D0B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BE50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A2F8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EA6BB" w14:textId="77777777" w:rsidR="00A1696C" w:rsidRDefault="00A1696C" w:rsidP="009139A6">
      <w:r>
        <w:separator/>
      </w:r>
    </w:p>
  </w:footnote>
  <w:footnote w:type="continuationSeparator" w:id="0">
    <w:p w14:paraId="4AB02588" w14:textId="77777777" w:rsidR="00A1696C" w:rsidRDefault="00A1696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8779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7A8C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BA87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96C"/>
    <w:rsid w:val="000666E0"/>
    <w:rsid w:val="002510B7"/>
    <w:rsid w:val="005C130B"/>
    <w:rsid w:val="00826F5C"/>
    <w:rsid w:val="009139A6"/>
    <w:rsid w:val="009448BB"/>
    <w:rsid w:val="00A1696C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9DAFAF"/>
  <w15:chartTrackingRefBased/>
  <w15:docId w15:val="{5D58D936-85C8-4A90-84A3-322EE5838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2022-02-22T16:25:00Z</dcterms:created>
  <dcterms:modified xsi:type="dcterms:W3CDTF">2022-02-22T16:27:00Z</dcterms:modified>
</cp:coreProperties>
</file>